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95B9D6" w14:textId="77777777" w:rsidR="00695F66" w:rsidRPr="00783538" w:rsidRDefault="00695F66" w:rsidP="00695F66">
      <w:pPr>
        <w:pStyle w:val="Title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783538">
        <w:rPr>
          <w:rFonts w:ascii="Times New Roman" w:hAnsi="Times New Roman"/>
          <w:b/>
          <w:sz w:val="24"/>
          <w:szCs w:val="24"/>
        </w:rPr>
        <w:t>Long and Short Term</w:t>
      </w:r>
      <w:proofErr w:type="gramEnd"/>
      <w:r w:rsidRPr="00783538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Pr="00783538">
        <w:rPr>
          <w:rFonts w:ascii="Times New Roman" w:hAnsi="Times New Roman"/>
          <w:b/>
          <w:sz w:val="24"/>
          <w:szCs w:val="24"/>
        </w:rPr>
        <w:t>Goals</w:t>
      </w:r>
    </w:p>
    <w:p w14:paraId="190729CD" w14:textId="77777777" w:rsidR="0014503E" w:rsidRPr="00783538" w:rsidRDefault="0014503E" w:rsidP="0014503E">
      <w:pPr>
        <w:pStyle w:val="Header"/>
        <w:tabs>
          <w:tab w:val="left" w:pos="7470"/>
        </w:tabs>
        <w:spacing w:line="360" w:lineRule="auto"/>
        <w:rPr>
          <w:rFonts w:ascii="Times New Roman" w:hAnsi="Times New Roman"/>
        </w:rPr>
      </w:pPr>
      <w:r w:rsidRPr="00783538">
        <w:rPr>
          <w:rFonts w:ascii="Times New Roman" w:hAnsi="Times New Roman"/>
        </w:rPr>
        <w:t xml:space="preserve">Date: </w:t>
      </w:r>
    </w:p>
    <w:p w14:paraId="42DB55E5" w14:textId="77777777" w:rsidR="0014503E" w:rsidRPr="00783538" w:rsidRDefault="0014503E" w:rsidP="0014503E">
      <w:pPr>
        <w:spacing w:line="360" w:lineRule="auto"/>
        <w:rPr>
          <w:rFonts w:ascii="Times New Roman" w:hAnsi="Times New Roman"/>
        </w:rPr>
      </w:pPr>
      <w:r w:rsidRPr="00783538">
        <w:rPr>
          <w:rFonts w:ascii="Times New Roman" w:hAnsi="Times New Roman"/>
        </w:rPr>
        <w:t>Coach:</w:t>
      </w:r>
    </w:p>
    <w:p w14:paraId="737B0369" w14:textId="77777777" w:rsidR="00695F66" w:rsidRPr="00783538" w:rsidRDefault="00695F66" w:rsidP="00695F66">
      <w:pPr>
        <w:tabs>
          <w:tab w:val="right" w:pos="9360"/>
        </w:tabs>
        <w:spacing w:line="360" w:lineRule="auto"/>
        <w:rPr>
          <w:rFonts w:ascii="Times New Roman" w:hAnsi="Times New Roman"/>
          <w:u w:val="single"/>
        </w:rPr>
      </w:pPr>
      <w:r w:rsidRPr="00783538">
        <w:rPr>
          <w:rFonts w:ascii="Times New Roman" w:hAnsi="Times New Roman"/>
        </w:rPr>
        <w:t xml:space="preserve">Coachee Name: </w:t>
      </w:r>
      <w:r w:rsidRPr="00783538">
        <w:rPr>
          <w:rFonts w:ascii="Times New Roman" w:hAnsi="Times New Roman"/>
          <w:u w:val="single"/>
        </w:rPr>
        <w:tab/>
      </w:r>
    </w:p>
    <w:p w14:paraId="513ECF73" w14:textId="77777777" w:rsidR="00695F66" w:rsidRPr="00783538" w:rsidRDefault="00695F66" w:rsidP="00695F66">
      <w:pPr>
        <w:tabs>
          <w:tab w:val="right" w:pos="9360"/>
        </w:tabs>
        <w:spacing w:line="360" w:lineRule="auto"/>
        <w:rPr>
          <w:rFonts w:ascii="Times New Roman" w:hAnsi="Times New Roman"/>
          <w:u w:val="single"/>
        </w:rPr>
      </w:pPr>
      <w:r w:rsidRPr="00783538">
        <w:rPr>
          <w:rFonts w:ascii="Times New Roman" w:hAnsi="Times New Roman"/>
        </w:rPr>
        <w:t>Program:</w:t>
      </w:r>
      <w:r w:rsidRPr="00783538">
        <w:rPr>
          <w:rFonts w:ascii="Times New Roman" w:hAnsi="Times New Roman"/>
          <w:u w:val="single"/>
        </w:rPr>
        <w:tab/>
      </w:r>
    </w:p>
    <w:p w14:paraId="71A955CD" w14:textId="77777777" w:rsidR="00695F66" w:rsidRPr="00783538" w:rsidRDefault="00695F66" w:rsidP="00695F66">
      <w:pPr>
        <w:tabs>
          <w:tab w:val="right" w:pos="5760"/>
          <w:tab w:val="right" w:pos="7200"/>
          <w:tab w:val="left" w:pos="7560"/>
          <w:tab w:val="right" w:pos="9360"/>
        </w:tabs>
        <w:spacing w:line="360" w:lineRule="auto"/>
        <w:rPr>
          <w:rFonts w:ascii="Times New Roman" w:hAnsi="Times New Roman"/>
        </w:rPr>
      </w:pPr>
      <w:r w:rsidRPr="00783538">
        <w:rPr>
          <w:rFonts w:ascii="Times New Roman" w:hAnsi="Times New Roman"/>
        </w:rPr>
        <w:t>City:</w:t>
      </w:r>
      <w:r w:rsidRPr="00783538">
        <w:rPr>
          <w:rFonts w:ascii="Times New Roman" w:hAnsi="Times New Roman"/>
          <w:u w:val="single"/>
        </w:rPr>
        <w:tab/>
      </w:r>
      <w:r w:rsidRPr="00783538">
        <w:rPr>
          <w:rFonts w:ascii="Times New Roman" w:hAnsi="Times New Roman"/>
        </w:rPr>
        <w:t>State:</w:t>
      </w:r>
      <w:r w:rsidRPr="00783538">
        <w:rPr>
          <w:rFonts w:ascii="Times New Roman" w:hAnsi="Times New Roman"/>
          <w:u w:val="single"/>
        </w:rPr>
        <w:tab/>
      </w:r>
      <w:r w:rsidRPr="00783538">
        <w:rPr>
          <w:rFonts w:ascii="Times New Roman" w:hAnsi="Times New Roman"/>
        </w:rPr>
        <w:t>Zip:</w:t>
      </w:r>
      <w:r w:rsidRPr="00783538">
        <w:rPr>
          <w:rFonts w:ascii="Times New Roman" w:hAnsi="Times New Roman"/>
          <w:u w:val="single"/>
        </w:rPr>
        <w:tab/>
      </w:r>
      <w:r w:rsidRPr="00783538">
        <w:rPr>
          <w:rFonts w:ascii="Times New Roman" w:hAnsi="Times New Roman"/>
          <w:u w:val="single"/>
        </w:rPr>
        <w:tab/>
      </w:r>
    </w:p>
    <w:p w14:paraId="084D9050" w14:textId="77777777" w:rsidR="00695F66" w:rsidRPr="00783538" w:rsidRDefault="00695F66" w:rsidP="00695F66">
      <w:pPr>
        <w:tabs>
          <w:tab w:val="right" w:pos="3420"/>
          <w:tab w:val="left" w:pos="3600"/>
          <w:tab w:val="right" w:pos="6660"/>
          <w:tab w:val="left" w:pos="6840"/>
          <w:tab w:val="right" w:pos="9360"/>
        </w:tabs>
        <w:spacing w:line="360" w:lineRule="auto"/>
        <w:rPr>
          <w:rFonts w:ascii="Times New Roman" w:hAnsi="Times New Roman"/>
        </w:rPr>
      </w:pPr>
      <w:r w:rsidRPr="00783538">
        <w:rPr>
          <w:rFonts w:ascii="Times New Roman" w:hAnsi="Times New Roman"/>
        </w:rPr>
        <w:t>Work #:</w:t>
      </w:r>
      <w:r w:rsidRPr="00783538">
        <w:rPr>
          <w:rFonts w:ascii="Times New Roman" w:hAnsi="Times New Roman"/>
          <w:u w:val="single"/>
        </w:rPr>
        <w:tab/>
      </w:r>
      <w:r w:rsidRPr="00783538">
        <w:rPr>
          <w:rFonts w:ascii="Times New Roman" w:hAnsi="Times New Roman"/>
        </w:rPr>
        <w:tab/>
        <w:t>Cell #:</w:t>
      </w:r>
      <w:r w:rsidRPr="00783538">
        <w:rPr>
          <w:rFonts w:ascii="Times New Roman" w:hAnsi="Times New Roman"/>
          <w:u w:val="single"/>
        </w:rPr>
        <w:tab/>
      </w:r>
      <w:r w:rsidRPr="00783538">
        <w:rPr>
          <w:rFonts w:ascii="Times New Roman" w:hAnsi="Times New Roman"/>
        </w:rPr>
        <w:tab/>
        <w:t>Fax #</w:t>
      </w:r>
      <w:r w:rsidRPr="00783538">
        <w:rPr>
          <w:rFonts w:ascii="Times New Roman" w:hAnsi="Times New Roman"/>
          <w:u w:val="single"/>
        </w:rPr>
        <w:tab/>
      </w:r>
    </w:p>
    <w:p w14:paraId="22A603D6" w14:textId="77777777" w:rsidR="00695F66" w:rsidRPr="00783538" w:rsidRDefault="00695F66" w:rsidP="00695F66">
      <w:pPr>
        <w:rPr>
          <w:rFonts w:ascii="Times New Roman" w:hAnsi="Times New Roman"/>
        </w:rPr>
      </w:pPr>
      <w:r w:rsidRPr="00783538">
        <w:rPr>
          <w:rFonts w:ascii="Times New Roman" w:hAnsi="Times New Roman"/>
        </w:rPr>
        <w:t xml:space="preserve">Email: </w:t>
      </w:r>
      <w:r w:rsidRPr="00783538">
        <w:rPr>
          <w:rFonts w:ascii="Times New Roman" w:hAnsi="Times New Roman"/>
        </w:rPr>
        <w:tab/>
      </w:r>
      <w:r w:rsidRPr="00783538">
        <w:rPr>
          <w:rFonts w:ascii="Times New Roman" w:hAnsi="Times New Roman"/>
          <w:u w:val="single"/>
        </w:rPr>
        <w:tab/>
      </w:r>
      <w:r w:rsidRPr="00783538">
        <w:rPr>
          <w:rFonts w:ascii="Times New Roman" w:hAnsi="Times New Roman"/>
          <w:u w:val="single"/>
        </w:rPr>
        <w:tab/>
      </w:r>
      <w:r w:rsidRPr="00783538">
        <w:rPr>
          <w:rFonts w:ascii="Times New Roman" w:hAnsi="Times New Roman"/>
          <w:u w:val="single"/>
        </w:rPr>
        <w:tab/>
      </w:r>
      <w:r w:rsidRPr="00783538">
        <w:rPr>
          <w:rFonts w:ascii="Times New Roman" w:hAnsi="Times New Roman"/>
          <w:u w:val="single"/>
        </w:rPr>
        <w:tab/>
      </w:r>
      <w:r w:rsidRPr="00783538">
        <w:rPr>
          <w:rFonts w:ascii="Times New Roman" w:hAnsi="Times New Roman"/>
          <w:u w:val="single"/>
        </w:rPr>
        <w:tab/>
      </w:r>
      <w:r w:rsidRPr="00783538">
        <w:rPr>
          <w:rFonts w:ascii="Times New Roman" w:hAnsi="Times New Roman"/>
          <w:u w:val="single"/>
        </w:rPr>
        <w:tab/>
      </w:r>
      <w:r w:rsidRPr="00783538">
        <w:rPr>
          <w:rFonts w:ascii="Times New Roman" w:hAnsi="Times New Roman"/>
          <w:u w:val="single"/>
        </w:rPr>
        <w:tab/>
      </w:r>
      <w:r w:rsidRPr="00783538">
        <w:rPr>
          <w:rFonts w:ascii="Times New Roman" w:hAnsi="Times New Roman"/>
          <w:u w:val="single"/>
        </w:rPr>
        <w:tab/>
      </w:r>
      <w:r w:rsidRPr="00783538">
        <w:rPr>
          <w:rFonts w:ascii="Times New Roman" w:hAnsi="Times New Roman"/>
          <w:u w:val="single"/>
        </w:rPr>
        <w:tab/>
      </w:r>
      <w:r w:rsidRPr="00783538">
        <w:rPr>
          <w:rFonts w:ascii="Times New Roman" w:hAnsi="Times New Roman"/>
          <w:u w:val="single"/>
        </w:rPr>
        <w:tab/>
      </w:r>
      <w:r w:rsidRPr="00783538">
        <w:rPr>
          <w:rFonts w:ascii="Times New Roman" w:hAnsi="Times New Roman"/>
          <w:u w:val="single"/>
        </w:rPr>
        <w:tab/>
      </w:r>
      <w:r w:rsidRPr="00783538">
        <w:rPr>
          <w:rFonts w:ascii="Times New Roman" w:hAnsi="Times New Roman"/>
          <w:u w:val="single"/>
        </w:rPr>
        <w:tab/>
      </w:r>
    </w:p>
    <w:p w14:paraId="55EDFA1D" w14:textId="77777777" w:rsidR="00A03E46" w:rsidRPr="00783538" w:rsidRDefault="00EA74E2" w:rsidP="009953E2">
      <w:pPr>
        <w:rPr>
          <w:rFonts w:ascii="Times New Roman" w:hAnsi="Times New Roman"/>
        </w:rPr>
      </w:pPr>
      <w:r>
        <w:rPr>
          <w:noProof/>
        </w:rPr>
        <w:pict w14:anchorId="1DF7499A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alt="" style="position:absolute;margin-left:6.4pt;margin-top:20.65pt;width:513pt;height:436pt;z-index:1;visibility:visible;mso-wrap-style:square;mso-wrap-edited:f;mso-width-percent:0;mso-height-percent:0;mso-width-percent:0;mso-height-percent:0;v-text-anchor:top" fillcolor="#d8d8d8" stroked="f">
            <v:textbox inset=",7.2pt,,7.2pt">
              <w:txbxContent>
                <w:p w14:paraId="662FF3A6" w14:textId="77777777" w:rsidR="003607BD" w:rsidRPr="00695F66" w:rsidRDefault="003607BD" w:rsidP="003C0AB0">
                  <w:pPr>
                    <w:rPr>
                      <w:b/>
                    </w:rPr>
                  </w:pPr>
                  <w:r w:rsidRPr="00695F66">
                    <w:rPr>
                      <w:b/>
                    </w:rPr>
                    <w:t>Long Term Goals:  6 Months to a Year</w:t>
                  </w:r>
                  <w:r w:rsidR="00695F66">
                    <w:rPr>
                      <w:b/>
                    </w:rPr>
                    <w:tab/>
                  </w:r>
                  <w:r w:rsidR="00695F66">
                    <w:rPr>
                      <w:b/>
                    </w:rPr>
                    <w:tab/>
                  </w:r>
                  <w:r w:rsidR="00695F66">
                    <w:rPr>
                      <w:b/>
                    </w:rPr>
                    <w:tab/>
                  </w:r>
                  <w:r w:rsidR="00695F66">
                    <w:rPr>
                      <w:b/>
                    </w:rPr>
                    <w:tab/>
                  </w:r>
                  <w:r w:rsidR="00695F66">
                    <w:rPr>
                      <w:b/>
                    </w:rPr>
                    <w:tab/>
                    <w:t>By WHEN:</w:t>
                  </w:r>
                </w:p>
                <w:p w14:paraId="58A3038A" w14:textId="77777777" w:rsidR="003607BD" w:rsidRDefault="003607BD" w:rsidP="00295CF8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</w:p>
                <w:p w14:paraId="00CBB5FB" w14:textId="77777777" w:rsidR="00295CF8" w:rsidRPr="0071774E" w:rsidRDefault="00295CF8" w:rsidP="00295CF8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2211006E" w14:textId="77777777" w:rsidR="00295CF8" w:rsidRPr="0071774E" w:rsidRDefault="00295CF8" w:rsidP="00295CF8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014A2FD1" w14:textId="77777777" w:rsidR="00295CF8" w:rsidRDefault="00295CF8" w:rsidP="00295CF8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16191838" w14:textId="77777777" w:rsidR="00295CF8" w:rsidRPr="0071774E" w:rsidRDefault="00295CF8" w:rsidP="00295CF8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5BC2C96A" w14:textId="77777777" w:rsidR="00295CF8" w:rsidRPr="0071774E" w:rsidRDefault="00295CF8" w:rsidP="00295CF8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5AB5C385" w14:textId="77777777" w:rsidR="00295CF8" w:rsidRDefault="00295CF8" w:rsidP="00295CF8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0A1AA142" w14:textId="77777777" w:rsidR="003607BD" w:rsidRDefault="003607BD" w:rsidP="003C0AB0"/>
                <w:p w14:paraId="3AA90F95" w14:textId="404EB5A7" w:rsidR="003607BD" w:rsidRDefault="003607BD" w:rsidP="003C0AB0">
                  <w:r w:rsidRPr="0071774E">
                    <w:t>Criteria for Success</w:t>
                  </w:r>
                  <w:r>
                    <w:t xml:space="preserve"> (</w:t>
                  </w:r>
                  <w:r w:rsidR="00662802">
                    <w:t>Measurable</w:t>
                  </w:r>
                  <w:r>
                    <w:t xml:space="preserve"> Indicators Goals Have Been Achieved)</w:t>
                  </w:r>
                </w:p>
                <w:p w14:paraId="02C7A039" w14:textId="77777777" w:rsidR="003607BD" w:rsidRPr="0071774E" w:rsidRDefault="003607BD" w:rsidP="003C0AB0"/>
                <w:p w14:paraId="3F5A5D0F" w14:textId="77777777" w:rsidR="00295CF8" w:rsidRPr="0071774E" w:rsidRDefault="00295CF8" w:rsidP="00295CF8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08B0E4B1" w14:textId="77777777" w:rsidR="00295CF8" w:rsidRPr="0071774E" w:rsidRDefault="00295CF8" w:rsidP="00295CF8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0542156C" w14:textId="77777777" w:rsidR="00295CF8" w:rsidRDefault="00295CF8" w:rsidP="00295CF8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533C8FC6" w14:textId="77777777" w:rsidR="00295CF8" w:rsidRPr="0071774E" w:rsidRDefault="00295CF8" w:rsidP="00295CF8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556479F7" w14:textId="77777777" w:rsidR="00295CF8" w:rsidRPr="0071774E" w:rsidRDefault="00295CF8" w:rsidP="00295CF8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0AA7ED2C" w14:textId="77777777" w:rsidR="00295CF8" w:rsidRDefault="00295CF8" w:rsidP="00295CF8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67426ECC" w14:textId="77777777" w:rsidR="00295CF8" w:rsidRPr="0071774E" w:rsidRDefault="00295CF8" w:rsidP="00295CF8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7AA182B0" w14:textId="77777777" w:rsidR="00295CF8" w:rsidRPr="0071774E" w:rsidRDefault="00295CF8" w:rsidP="00295CF8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211FA070" w14:textId="77777777" w:rsidR="00295CF8" w:rsidRDefault="00295CF8" w:rsidP="00295CF8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555A9DF6" w14:textId="77777777" w:rsidR="003607BD" w:rsidRPr="003C0AB0" w:rsidRDefault="003607BD" w:rsidP="00295CF8">
                  <w:pPr>
                    <w:tabs>
                      <w:tab w:val="right" w:pos="9360"/>
                    </w:tabs>
                    <w:rPr>
                      <w:u w:val="single"/>
                    </w:rPr>
                  </w:pPr>
                </w:p>
              </w:txbxContent>
            </v:textbox>
            <w10:wrap type="square"/>
          </v:shape>
        </w:pict>
      </w:r>
    </w:p>
    <w:p w14:paraId="25A10E6B" w14:textId="77777777" w:rsidR="00A03E46" w:rsidRPr="00783538" w:rsidRDefault="00A03E46" w:rsidP="009953E2">
      <w:pPr>
        <w:rPr>
          <w:rFonts w:ascii="Times New Roman" w:hAnsi="Times New Roman"/>
        </w:rPr>
      </w:pPr>
    </w:p>
    <w:p w14:paraId="2EB2D738" w14:textId="77777777" w:rsidR="003607BD" w:rsidRPr="00783538" w:rsidRDefault="00EA74E2" w:rsidP="009953E2">
      <w:pPr>
        <w:rPr>
          <w:rFonts w:ascii="Times New Roman" w:hAnsi="Times New Roman"/>
        </w:rPr>
      </w:pPr>
      <w:r>
        <w:rPr>
          <w:noProof/>
        </w:rPr>
        <w:lastRenderedPageBreak/>
        <w:pict w14:anchorId="55BC3C84">
          <v:shape id="Text Box 3" o:spid="_x0000_s1026" type="#_x0000_t202" alt="" style="position:absolute;margin-left:2.4pt;margin-top:24.55pt;width:513pt;height:595.2pt;z-index:2;visibility:visible;mso-wrap-style:square;mso-wrap-edited:f;mso-width-percent:0;mso-height-percent:0;mso-width-percent:0;mso-height-percent:0;v-text-anchor:top" filled="f" strokecolor="#606" strokeweight="1pt">
            <v:textbox inset=",7.2pt,,7.2pt">
              <w:txbxContent>
                <w:p w14:paraId="6B341939" w14:textId="77777777" w:rsidR="003607BD" w:rsidRPr="00695F66" w:rsidRDefault="003607BD" w:rsidP="00695F66">
                  <w:pPr>
                    <w:rPr>
                      <w:b/>
                    </w:rPr>
                  </w:pPr>
                  <w:r w:rsidRPr="00695F66">
                    <w:rPr>
                      <w:b/>
                    </w:rPr>
                    <w:t xml:space="preserve">Short Term Goals:  1 -6 Months </w:t>
                  </w:r>
                  <w:r w:rsidR="00695F66">
                    <w:rPr>
                      <w:b/>
                    </w:rPr>
                    <w:tab/>
                  </w:r>
                  <w:r w:rsidR="00695F66">
                    <w:rPr>
                      <w:b/>
                    </w:rPr>
                    <w:tab/>
                  </w:r>
                  <w:r w:rsidR="00695F66">
                    <w:rPr>
                      <w:b/>
                    </w:rPr>
                    <w:tab/>
                  </w:r>
                  <w:r w:rsidR="00695F66">
                    <w:rPr>
                      <w:b/>
                    </w:rPr>
                    <w:tab/>
                  </w:r>
                  <w:r w:rsidR="00695F66">
                    <w:rPr>
                      <w:b/>
                    </w:rPr>
                    <w:tab/>
                  </w:r>
                  <w:r w:rsidR="00695F66">
                    <w:rPr>
                      <w:b/>
                    </w:rPr>
                    <w:tab/>
                    <w:t>By WHEN:</w:t>
                  </w:r>
                </w:p>
                <w:p w14:paraId="48B89D49" w14:textId="77777777" w:rsidR="003607BD" w:rsidRPr="0071774E" w:rsidRDefault="003607BD" w:rsidP="003C0AB0"/>
                <w:p w14:paraId="6D76E3D7" w14:textId="77777777" w:rsidR="003607BD" w:rsidRPr="0071774E" w:rsidRDefault="003607BD" w:rsidP="00695F66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050FA5A5" w14:textId="77777777" w:rsidR="003607BD" w:rsidRPr="0071774E" w:rsidRDefault="003607BD" w:rsidP="00695F66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44526C34" w14:textId="77777777" w:rsidR="003607BD" w:rsidRPr="0071774E" w:rsidRDefault="003607BD" w:rsidP="00695F66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290DE8C0" w14:textId="77777777" w:rsidR="00695F66" w:rsidRPr="0071774E" w:rsidRDefault="00695F66" w:rsidP="00695F66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15A6C9C5" w14:textId="77777777" w:rsidR="00695F66" w:rsidRPr="0071774E" w:rsidRDefault="00695F66" w:rsidP="00695F66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3A975100" w14:textId="77777777" w:rsidR="003607BD" w:rsidRDefault="003607BD" w:rsidP="003C0AB0">
                  <w:pPr>
                    <w:tabs>
                      <w:tab w:val="right" w:pos="6660"/>
                    </w:tabs>
                  </w:pPr>
                </w:p>
                <w:p w14:paraId="5A0B3CF2" w14:textId="1F087438" w:rsidR="003607BD" w:rsidRPr="0071774E" w:rsidRDefault="003607BD" w:rsidP="003C0AB0">
                  <w:r w:rsidRPr="0071774E">
                    <w:t>Criteria for Success</w:t>
                  </w:r>
                  <w:r>
                    <w:t xml:space="preserve"> (</w:t>
                  </w:r>
                  <w:r w:rsidR="00662802">
                    <w:t xml:space="preserve">Measurable </w:t>
                  </w:r>
                  <w:r>
                    <w:t>Indicators Goals Have Been Achieved)</w:t>
                  </w:r>
                </w:p>
                <w:p w14:paraId="7C2E08D8" w14:textId="77777777" w:rsidR="00695F66" w:rsidRPr="0071774E" w:rsidRDefault="00695F66" w:rsidP="00695F66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0D164D1E" w14:textId="77777777" w:rsidR="00695F66" w:rsidRPr="0071774E" w:rsidRDefault="00695F66" w:rsidP="00695F66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2B993B1C" w14:textId="77777777" w:rsidR="00695F66" w:rsidRPr="0071774E" w:rsidRDefault="00695F66" w:rsidP="00695F66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307D7864" w14:textId="77777777" w:rsidR="00695F66" w:rsidRPr="0071774E" w:rsidRDefault="00695F66" w:rsidP="00695F66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58805849" w14:textId="77777777" w:rsidR="003607BD" w:rsidRDefault="003607BD" w:rsidP="003C0AB0">
                  <w:pPr>
                    <w:tabs>
                      <w:tab w:val="right" w:pos="9360"/>
                    </w:tabs>
                    <w:rPr>
                      <w:u w:val="single"/>
                    </w:rPr>
                  </w:pPr>
                </w:p>
                <w:p w14:paraId="4EC7DF0E" w14:textId="77777777" w:rsidR="00695F66" w:rsidRPr="00695F66" w:rsidRDefault="00695F66" w:rsidP="00695F66">
                  <w:pPr>
                    <w:rPr>
                      <w:b/>
                    </w:rPr>
                  </w:pPr>
                  <w:r w:rsidRPr="00695F66">
                    <w:rPr>
                      <w:b/>
                    </w:rPr>
                    <w:t xml:space="preserve">Short Term Goals:  1 -6 Months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By WHEN:</w:t>
                  </w:r>
                </w:p>
                <w:p w14:paraId="64C5038F" w14:textId="77777777" w:rsidR="00695F66" w:rsidRPr="0071774E" w:rsidRDefault="00695F66" w:rsidP="00695F66"/>
                <w:p w14:paraId="75267F3B" w14:textId="77777777" w:rsidR="00695F66" w:rsidRPr="0071774E" w:rsidRDefault="00695F66" w:rsidP="00695F66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60EBE50E" w14:textId="77777777" w:rsidR="00695F66" w:rsidRPr="0071774E" w:rsidRDefault="00695F66" w:rsidP="00695F66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54BF3635" w14:textId="77777777" w:rsidR="00695F66" w:rsidRPr="0071774E" w:rsidRDefault="00695F66" w:rsidP="00695F66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468F6D37" w14:textId="77777777" w:rsidR="00695F66" w:rsidRPr="0071774E" w:rsidRDefault="00695F66" w:rsidP="00695F66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075DA848" w14:textId="77777777" w:rsidR="00695F66" w:rsidRDefault="00695F66" w:rsidP="00695F66">
                  <w:pPr>
                    <w:tabs>
                      <w:tab w:val="right" w:pos="6660"/>
                    </w:tabs>
                  </w:pPr>
                </w:p>
                <w:p w14:paraId="2F0D88B5" w14:textId="198781E7" w:rsidR="00695F66" w:rsidRPr="0071774E" w:rsidRDefault="00695F66" w:rsidP="00695F66">
                  <w:r w:rsidRPr="0071774E">
                    <w:t>Criteria for Success</w:t>
                  </w:r>
                  <w:r>
                    <w:t xml:space="preserve"> (</w:t>
                  </w:r>
                  <w:r w:rsidR="00662802">
                    <w:t xml:space="preserve">Measurable </w:t>
                  </w:r>
                  <w:r>
                    <w:t>Indicators Goals Have Been Achieved)</w:t>
                  </w:r>
                </w:p>
                <w:p w14:paraId="35424439" w14:textId="77777777" w:rsidR="00695F66" w:rsidRPr="0071774E" w:rsidRDefault="00695F66" w:rsidP="00695F66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4A400896" w14:textId="77777777" w:rsidR="00695F66" w:rsidRPr="0071774E" w:rsidRDefault="00695F66" w:rsidP="00695F66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15964015" w14:textId="77777777" w:rsidR="00695F66" w:rsidRPr="0071774E" w:rsidRDefault="00695F66" w:rsidP="00695F66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40251416" w14:textId="77777777" w:rsidR="00695F66" w:rsidRPr="0071774E" w:rsidRDefault="00695F66" w:rsidP="00695F66">
                  <w:pPr>
                    <w:tabs>
                      <w:tab w:val="right" w:pos="9360"/>
                    </w:tabs>
                    <w:spacing w:line="480" w:lineRule="auto"/>
                    <w:rPr>
                      <w:u w:val="single"/>
                    </w:rPr>
                  </w:pPr>
                  <w:r w:rsidRPr="0071774E">
                    <w:rPr>
                      <w:u w:val="single"/>
                    </w:rPr>
                    <w:tab/>
                  </w:r>
                </w:p>
                <w:p w14:paraId="69805B25" w14:textId="77777777" w:rsidR="00695F66" w:rsidRPr="003C0AB0" w:rsidRDefault="00695F66" w:rsidP="003C0AB0">
                  <w:pPr>
                    <w:tabs>
                      <w:tab w:val="right" w:pos="9360"/>
                    </w:tabs>
                    <w:rPr>
                      <w:u w:val="single"/>
                    </w:rPr>
                  </w:pPr>
                </w:p>
              </w:txbxContent>
            </v:textbox>
            <w10:wrap type="square"/>
          </v:shape>
        </w:pict>
      </w:r>
    </w:p>
    <w:sectPr w:rsidR="003607BD" w:rsidRPr="00783538" w:rsidSect="003C0AB0">
      <w:headerReference w:type="default" r:id="rId7"/>
      <w:footerReference w:type="even" r:id="rId8"/>
      <w:footerReference w:type="default" r:id="rId9"/>
      <w:pgSz w:w="12240" w:h="15840" w:code="1"/>
      <w:pgMar w:top="1440" w:right="1008" w:bottom="720" w:left="100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F0281" w14:textId="77777777" w:rsidR="00EA74E2" w:rsidRDefault="00EA74E2" w:rsidP="000125BB">
      <w:r>
        <w:separator/>
      </w:r>
    </w:p>
  </w:endnote>
  <w:endnote w:type="continuationSeparator" w:id="0">
    <w:p w14:paraId="60B348DC" w14:textId="77777777" w:rsidR="00EA74E2" w:rsidRDefault="00EA74E2" w:rsidP="00012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pple Chancery">
    <w:panose1 w:val="03020702040506060504"/>
    <w:charset w:val="B1"/>
    <w:family w:val="script"/>
    <w:pitch w:val="variable"/>
    <w:sig w:usb0="80000867" w:usb1="00000003" w:usb2="00000000" w:usb3="00000000" w:csb0="000001F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551B7" w14:textId="77777777" w:rsidR="003607BD" w:rsidRDefault="003607BD" w:rsidP="003B57E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ACAE39" w14:textId="77777777" w:rsidR="003607BD" w:rsidRDefault="003607BD" w:rsidP="00746A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AC1B2" w14:textId="77777777" w:rsidR="003607BD" w:rsidRDefault="003607BD" w:rsidP="003B57E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4F57E7D" w14:textId="4DEE36F2" w:rsidR="003607BD" w:rsidRPr="00783538" w:rsidRDefault="00783538" w:rsidP="00783538">
    <w:pPr>
      <w:pStyle w:val="Footer"/>
      <w:rPr>
        <w:rFonts w:ascii="Times New Roman" w:hAnsi="Times New Roman"/>
        <w:sz w:val="16"/>
        <w:szCs w:val="16"/>
      </w:rPr>
    </w:pPr>
    <w:r w:rsidRPr="00FF6408">
      <w:rPr>
        <w:rFonts w:ascii="Times New Roman" w:hAnsi="Times New Roman"/>
        <w:sz w:val="16"/>
        <w:szCs w:val="16"/>
        <w:vertAlign w:val="superscript"/>
      </w:rPr>
      <w:t>©</w:t>
    </w:r>
    <w:r w:rsidRPr="00FF6408">
      <w:rPr>
        <w:rFonts w:ascii="Times New Roman" w:hAnsi="Times New Roman"/>
        <w:sz w:val="16"/>
        <w:szCs w:val="16"/>
      </w:rPr>
      <w:t xml:space="preserve">2018 Horizons </w:t>
    </w:r>
    <w:proofErr w:type="gramStart"/>
    <w:r w:rsidRPr="00FF6408">
      <w:rPr>
        <w:rFonts w:ascii="Times New Roman" w:hAnsi="Times New Roman"/>
        <w:sz w:val="16"/>
        <w:szCs w:val="16"/>
      </w:rPr>
      <w:t>In</w:t>
    </w:r>
    <w:proofErr w:type="gramEnd"/>
    <w:r w:rsidRPr="00FF6408">
      <w:rPr>
        <w:rFonts w:ascii="Times New Roman" w:hAnsi="Times New Roman"/>
        <w:sz w:val="16"/>
        <w:szCs w:val="16"/>
      </w:rPr>
      <w:t xml:space="preserve"> Learning LLC. www.ConstantHine.com</w:t>
    </w:r>
    <w:r>
      <w:rPr>
        <w:rFonts w:ascii="Times New Roman" w:hAnsi="Times New Roman"/>
        <w:sz w:val="16"/>
        <w:szCs w:val="16"/>
      </w:rPr>
      <w:t xml:space="preserve">. </w:t>
    </w:r>
    <w:r w:rsidRPr="00FF6408">
      <w:rPr>
        <w:rFonts w:ascii="Times New Roman" w:hAnsi="Times New Roman"/>
        <w:sz w:val="16"/>
        <w:szCs w:val="16"/>
      </w:rPr>
      <w:t>Permission granted to modify as needed</w:t>
    </w:r>
    <w:r>
      <w:rPr>
        <w:rFonts w:ascii="Times New Roman" w:hAnsi="Times New Roman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17520" w14:textId="77777777" w:rsidR="00EA74E2" w:rsidRDefault="00EA74E2" w:rsidP="000125BB">
      <w:r>
        <w:separator/>
      </w:r>
    </w:p>
  </w:footnote>
  <w:footnote w:type="continuationSeparator" w:id="0">
    <w:p w14:paraId="055CCB8E" w14:textId="77777777" w:rsidR="00EA74E2" w:rsidRDefault="00EA74E2" w:rsidP="00012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219C7" w14:textId="570BF97E" w:rsidR="00AD1BE2" w:rsidRPr="00AD1BE2" w:rsidRDefault="00EA74E2" w:rsidP="00AD1BE2">
    <w:pPr>
      <w:jc w:val="center"/>
      <w:rPr>
        <w:b/>
        <w:color w:val="EEECE1"/>
      </w:rPr>
    </w:pPr>
    <w:r>
      <w:rPr>
        <w:noProof/>
      </w:rPr>
      <w:pict w14:anchorId="03E082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2" o:spid="_x0000_i1025" type="#_x0000_t75" alt="" style="width:25.3pt;height:19.15pt;visibility:visible;mso-wrap-style:square;mso-width-percent:0;mso-height-percent:0;mso-width-percent:0;mso-height-percent:0">
          <v:imagedata r:id="rId1" o:title=""/>
        </v:shape>
      </w:pict>
    </w:r>
  </w:p>
  <w:p w14:paraId="1A7E50CE" w14:textId="1A2574DD" w:rsidR="0014503E" w:rsidRPr="006D64E7" w:rsidRDefault="00AD1BE2" w:rsidP="00AD1BE2">
    <w:pPr>
      <w:jc w:val="center"/>
      <w:rPr>
        <w:rFonts w:ascii="Times" w:hAnsi="Times" w:cs="Apple Chancery"/>
        <w:b/>
        <w:color w:val="7030A0"/>
      </w:rPr>
    </w:pPr>
    <w:r w:rsidRPr="006D64E7">
      <w:rPr>
        <w:rFonts w:ascii="Times" w:hAnsi="Times" w:cs="Apple Chancery"/>
        <w:b/>
        <w:color w:val="7030A0"/>
      </w:rPr>
      <w:t xml:space="preserve">Horizons </w:t>
    </w:r>
    <w:proofErr w:type="gramStart"/>
    <w:r w:rsidRPr="006D64E7">
      <w:rPr>
        <w:rFonts w:ascii="Times" w:hAnsi="Times" w:cs="Apple Chancery"/>
        <w:b/>
        <w:color w:val="7030A0"/>
      </w:rPr>
      <w:t>In</w:t>
    </w:r>
    <w:proofErr w:type="gramEnd"/>
    <w:r w:rsidRPr="006D64E7">
      <w:rPr>
        <w:rFonts w:ascii="Times" w:hAnsi="Times" w:cs="Apple Chancery"/>
        <w:b/>
        <w:color w:val="7030A0"/>
      </w:rPr>
      <w:t xml:space="preserve"> Learning</w:t>
    </w:r>
  </w:p>
  <w:p w14:paraId="791C7A0A" w14:textId="61243D59" w:rsidR="000F34F1" w:rsidRDefault="000F34F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947B0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65AA6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682B6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00E5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056C2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5C04F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16E291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70E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BCEF54"/>
    <w:lvl w:ilvl="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</w:abstractNum>
  <w:abstractNum w:abstractNumId="9" w15:restartNumberingAfterBreak="0">
    <w:nsid w:val="FFFFFF89"/>
    <w:multiLevelType w:val="singleLevel"/>
    <w:tmpl w:val="274CF6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C0F38"/>
    <w:multiLevelType w:val="hybridMultilevel"/>
    <w:tmpl w:val="2174D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543B78"/>
    <w:multiLevelType w:val="hybridMultilevel"/>
    <w:tmpl w:val="636243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F0C69F0"/>
    <w:multiLevelType w:val="hybridMultilevel"/>
    <w:tmpl w:val="CEF2CBA0"/>
    <w:lvl w:ilvl="0" w:tplc="CADCD9A8">
      <w:start w:val="70"/>
      <w:numFmt w:val="bullet"/>
      <w:lvlText w:val="–"/>
      <w:lvlJc w:val="left"/>
      <w:pPr>
        <w:ind w:left="900" w:hanging="360"/>
      </w:pPr>
      <w:rPr>
        <w:rFonts w:ascii="Palatino" w:eastAsia="Times New Roman" w:hAnsi="Palatino" w:hint="default"/>
      </w:rPr>
    </w:lvl>
    <w:lvl w:ilvl="1" w:tplc="CADCD9A8">
      <w:start w:val="70"/>
      <w:numFmt w:val="bullet"/>
      <w:lvlText w:val="–"/>
      <w:lvlJc w:val="left"/>
      <w:pPr>
        <w:ind w:left="1620" w:hanging="360"/>
      </w:pPr>
      <w:rPr>
        <w:rFonts w:ascii="Palatino" w:eastAsia="Times New Roman" w:hAnsi="Palatino" w:hint="default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 w15:restartNumberingAfterBreak="0">
    <w:nsid w:val="1C7D1A96"/>
    <w:multiLevelType w:val="hybridMultilevel"/>
    <w:tmpl w:val="263C1C5E"/>
    <w:lvl w:ilvl="0" w:tplc="04090001">
      <w:start w:val="1"/>
      <w:numFmt w:val="bullet"/>
      <w:pStyle w:val="ListNumbe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41DF5"/>
    <w:multiLevelType w:val="hybridMultilevel"/>
    <w:tmpl w:val="F96645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3C720A"/>
    <w:multiLevelType w:val="hybridMultilevel"/>
    <w:tmpl w:val="5F4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DC506D"/>
    <w:multiLevelType w:val="hybridMultilevel"/>
    <w:tmpl w:val="742E97E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0502212"/>
    <w:multiLevelType w:val="hybridMultilevel"/>
    <w:tmpl w:val="3E50E3F2"/>
    <w:lvl w:ilvl="0" w:tplc="89AE09F6">
      <w:start w:val="1"/>
      <w:numFmt w:val="bullet"/>
      <w:lvlText w:val=""/>
      <w:lvlJc w:val="left"/>
      <w:pPr>
        <w:tabs>
          <w:tab w:val="num" w:pos="0"/>
        </w:tabs>
        <w:ind w:left="36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344610EB"/>
    <w:multiLevelType w:val="hybridMultilevel"/>
    <w:tmpl w:val="937EE37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7B61334"/>
    <w:multiLevelType w:val="hybridMultilevel"/>
    <w:tmpl w:val="D3E44BD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3CED1C6C"/>
    <w:multiLevelType w:val="hybridMultilevel"/>
    <w:tmpl w:val="8F9E168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3D855737"/>
    <w:multiLevelType w:val="hybridMultilevel"/>
    <w:tmpl w:val="60D2CE4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E5D34B3"/>
    <w:multiLevelType w:val="hybridMultilevel"/>
    <w:tmpl w:val="ED020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176B9"/>
    <w:multiLevelType w:val="hybridMultilevel"/>
    <w:tmpl w:val="AC4093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B2E0F15"/>
    <w:multiLevelType w:val="hybridMultilevel"/>
    <w:tmpl w:val="DBD2930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FCE6F59"/>
    <w:multiLevelType w:val="hybridMultilevel"/>
    <w:tmpl w:val="0C929CC6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6FF2747B"/>
    <w:multiLevelType w:val="hybridMultilevel"/>
    <w:tmpl w:val="1772EC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0A131C1"/>
    <w:multiLevelType w:val="hybridMultilevel"/>
    <w:tmpl w:val="60B21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FF72F1"/>
    <w:multiLevelType w:val="hybridMultilevel"/>
    <w:tmpl w:val="AF862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BB7193"/>
    <w:multiLevelType w:val="hybridMultilevel"/>
    <w:tmpl w:val="BA1AEB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F4C6729"/>
    <w:multiLevelType w:val="hybridMultilevel"/>
    <w:tmpl w:val="9B42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</w:num>
  <w:num w:numId="3">
    <w:abstractNumId w:val="8"/>
  </w:num>
  <w:num w:numId="4">
    <w:abstractNumId w:val="8"/>
  </w:num>
  <w:num w:numId="5">
    <w:abstractNumId w:val="8"/>
  </w:num>
  <w:num w:numId="6">
    <w:abstractNumId w:val="8"/>
  </w:num>
  <w:num w:numId="7">
    <w:abstractNumId w:val="8"/>
  </w:num>
  <w:num w:numId="8">
    <w:abstractNumId w:val="8"/>
  </w:num>
  <w:num w:numId="9">
    <w:abstractNumId w:val="27"/>
  </w:num>
  <w:num w:numId="10">
    <w:abstractNumId w:val="18"/>
  </w:num>
  <w:num w:numId="11">
    <w:abstractNumId w:val="20"/>
  </w:num>
  <w:num w:numId="12">
    <w:abstractNumId w:val="22"/>
  </w:num>
  <w:num w:numId="13">
    <w:abstractNumId w:val="14"/>
  </w:num>
  <w:num w:numId="14">
    <w:abstractNumId w:val="30"/>
  </w:num>
  <w:num w:numId="15">
    <w:abstractNumId w:val="11"/>
  </w:num>
  <w:num w:numId="16">
    <w:abstractNumId w:val="26"/>
  </w:num>
  <w:num w:numId="17">
    <w:abstractNumId w:val="13"/>
  </w:num>
  <w:num w:numId="18">
    <w:abstractNumId w:val="10"/>
  </w:num>
  <w:num w:numId="19">
    <w:abstractNumId w:val="31"/>
  </w:num>
  <w:num w:numId="20">
    <w:abstractNumId w:val="28"/>
  </w:num>
  <w:num w:numId="21">
    <w:abstractNumId w:val="29"/>
  </w:num>
  <w:num w:numId="22">
    <w:abstractNumId w:val="15"/>
  </w:num>
  <w:num w:numId="23">
    <w:abstractNumId w:val="8"/>
  </w:num>
  <w:num w:numId="24">
    <w:abstractNumId w:val="8"/>
    <w:lvlOverride w:ilvl="0">
      <w:startOverride w:val="1"/>
    </w:lvlOverride>
  </w:num>
  <w:num w:numId="25">
    <w:abstractNumId w:val="24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1"/>
  </w:num>
  <w:num w:numId="36">
    <w:abstractNumId w:val="12"/>
  </w:num>
  <w:num w:numId="37">
    <w:abstractNumId w:val="16"/>
  </w:num>
  <w:num w:numId="38">
    <w:abstractNumId w:val="23"/>
  </w:num>
  <w:num w:numId="39">
    <w:abstractNumId w:val="17"/>
  </w:num>
  <w:num w:numId="40">
    <w:abstractNumId w:val="19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attachedTemplate r:id="rId1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7950"/>
    <w:rsid w:val="00007254"/>
    <w:rsid w:val="000125BB"/>
    <w:rsid w:val="00036270"/>
    <w:rsid w:val="000424C9"/>
    <w:rsid w:val="0005270F"/>
    <w:rsid w:val="0006009C"/>
    <w:rsid w:val="000C635C"/>
    <w:rsid w:val="000C7660"/>
    <w:rsid w:val="000E4BD4"/>
    <w:rsid w:val="000F34F1"/>
    <w:rsid w:val="00141C96"/>
    <w:rsid w:val="0014503E"/>
    <w:rsid w:val="001737AA"/>
    <w:rsid w:val="00234530"/>
    <w:rsid w:val="00252236"/>
    <w:rsid w:val="00284C48"/>
    <w:rsid w:val="00294E97"/>
    <w:rsid w:val="00295CF8"/>
    <w:rsid w:val="002D3DFB"/>
    <w:rsid w:val="00313983"/>
    <w:rsid w:val="003600D5"/>
    <w:rsid w:val="003607BD"/>
    <w:rsid w:val="00370669"/>
    <w:rsid w:val="003978D3"/>
    <w:rsid w:val="003B3BCC"/>
    <w:rsid w:val="003B57E4"/>
    <w:rsid w:val="003C0AB0"/>
    <w:rsid w:val="003D4427"/>
    <w:rsid w:val="003D7E1F"/>
    <w:rsid w:val="003E77BB"/>
    <w:rsid w:val="003F3D44"/>
    <w:rsid w:val="00425148"/>
    <w:rsid w:val="00461E49"/>
    <w:rsid w:val="004713B1"/>
    <w:rsid w:val="00474525"/>
    <w:rsid w:val="00497413"/>
    <w:rsid w:val="004D0842"/>
    <w:rsid w:val="005118E7"/>
    <w:rsid w:val="00520C2D"/>
    <w:rsid w:val="005473E2"/>
    <w:rsid w:val="00590D4A"/>
    <w:rsid w:val="005968A3"/>
    <w:rsid w:val="00610526"/>
    <w:rsid w:val="00626DFE"/>
    <w:rsid w:val="00640F8E"/>
    <w:rsid w:val="00662802"/>
    <w:rsid w:val="00695F66"/>
    <w:rsid w:val="006D64E7"/>
    <w:rsid w:val="0071774E"/>
    <w:rsid w:val="007337FF"/>
    <w:rsid w:val="00746AAC"/>
    <w:rsid w:val="007775F0"/>
    <w:rsid w:val="00782CA1"/>
    <w:rsid w:val="00783538"/>
    <w:rsid w:val="007C39D5"/>
    <w:rsid w:val="007E38A3"/>
    <w:rsid w:val="007E78BD"/>
    <w:rsid w:val="0081776E"/>
    <w:rsid w:val="00826766"/>
    <w:rsid w:val="0083663D"/>
    <w:rsid w:val="00853FF2"/>
    <w:rsid w:val="008644B3"/>
    <w:rsid w:val="00864994"/>
    <w:rsid w:val="008A1F57"/>
    <w:rsid w:val="008B7950"/>
    <w:rsid w:val="008E0E84"/>
    <w:rsid w:val="008E2E3F"/>
    <w:rsid w:val="009401D0"/>
    <w:rsid w:val="009953E2"/>
    <w:rsid w:val="00996565"/>
    <w:rsid w:val="009C3B6C"/>
    <w:rsid w:val="009E3C96"/>
    <w:rsid w:val="00A03E46"/>
    <w:rsid w:val="00A118AB"/>
    <w:rsid w:val="00A428D0"/>
    <w:rsid w:val="00A9480F"/>
    <w:rsid w:val="00AA1E88"/>
    <w:rsid w:val="00AC3B2D"/>
    <w:rsid w:val="00AD1BE2"/>
    <w:rsid w:val="00B01E6C"/>
    <w:rsid w:val="00B13EC4"/>
    <w:rsid w:val="00B2375F"/>
    <w:rsid w:val="00B82B6E"/>
    <w:rsid w:val="00BA1D58"/>
    <w:rsid w:val="00BD654B"/>
    <w:rsid w:val="00BE18C8"/>
    <w:rsid w:val="00C67BEF"/>
    <w:rsid w:val="00C7335C"/>
    <w:rsid w:val="00CB3FA3"/>
    <w:rsid w:val="00CD2F88"/>
    <w:rsid w:val="00D16391"/>
    <w:rsid w:val="00DC2C64"/>
    <w:rsid w:val="00DD20F0"/>
    <w:rsid w:val="00E16924"/>
    <w:rsid w:val="00EA74E2"/>
    <w:rsid w:val="00F1653F"/>
    <w:rsid w:val="00F30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8184A7"/>
  <w15:docId w15:val="{1124D497-C8B6-334E-95D8-F1778B55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ill Sans MT" w:eastAsia="Times New Roman" w:hAnsi="Gill Sans MT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1D58"/>
    <w:rPr>
      <w:rFonts w:ascii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A1D58"/>
    <w:pPr>
      <w:keepNext/>
      <w:keepLines/>
      <w:spacing w:before="480"/>
      <w:outlineLvl w:val="0"/>
    </w:pPr>
    <w:rPr>
      <w:b/>
      <w:bCs/>
      <w:color w:val="000000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3663D"/>
    <w:pPr>
      <w:keepNext/>
      <w:keepLines/>
      <w:spacing w:before="200"/>
      <w:outlineLvl w:val="1"/>
    </w:pPr>
    <w:rPr>
      <w:rFonts w:ascii="Gill Sans MT" w:hAnsi="Gill Sans MT"/>
      <w:b/>
      <w:bCs/>
      <w:color w:val="0080F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3663D"/>
    <w:pPr>
      <w:keepNext/>
      <w:keepLines/>
      <w:spacing w:before="200"/>
      <w:outlineLvl w:val="2"/>
    </w:pPr>
    <w:rPr>
      <w:rFonts w:ascii="Gill Sans MT" w:hAnsi="Gill Sans MT"/>
      <w:b/>
      <w:bCs/>
      <w:color w:val="0080FF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3663D"/>
    <w:pPr>
      <w:keepNext/>
      <w:keepLines/>
      <w:spacing w:before="200"/>
      <w:outlineLvl w:val="3"/>
    </w:pPr>
    <w:rPr>
      <w:rFonts w:ascii="Gill Sans MT" w:hAnsi="Gill Sans MT"/>
      <w:b/>
      <w:bCs/>
      <w:i/>
      <w:iCs/>
      <w:color w:val="0080FF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3663D"/>
    <w:pPr>
      <w:keepNext/>
      <w:keepLines/>
      <w:spacing w:before="200"/>
      <w:outlineLvl w:val="4"/>
    </w:pPr>
    <w:rPr>
      <w:rFonts w:ascii="Gill Sans MT" w:hAnsi="Gill Sans MT"/>
      <w:color w:val="003F7F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3663D"/>
    <w:pPr>
      <w:keepNext/>
      <w:keepLines/>
      <w:spacing w:before="200"/>
      <w:outlineLvl w:val="5"/>
    </w:pPr>
    <w:rPr>
      <w:rFonts w:ascii="Gill Sans MT" w:hAnsi="Gill Sans MT"/>
      <w:i/>
      <w:iCs/>
      <w:color w:val="003F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3663D"/>
    <w:pPr>
      <w:keepNext/>
      <w:keepLines/>
      <w:spacing w:before="200"/>
      <w:outlineLvl w:val="6"/>
    </w:pPr>
    <w:rPr>
      <w:rFonts w:ascii="Gill Sans MT" w:hAnsi="Gill Sans MT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3663D"/>
    <w:pPr>
      <w:keepNext/>
      <w:keepLines/>
      <w:spacing w:before="200"/>
      <w:outlineLvl w:val="7"/>
    </w:pPr>
    <w:rPr>
      <w:rFonts w:ascii="Gill Sans MT" w:hAnsi="Gill Sans MT"/>
      <w:color w:val="0080F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3663D"/>
    <w:pPr>
      <w:keepNext/>
      <w:keepLines/>
      <w:spacing w:before="200"/>
      <w:outlineLvl w:val="8"/>
    </w:pPr>
    <w:rPr>
      <w:rFonts w:ascii="Gill Sans MT" w:hAnsi="Gill Sans MT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A1D58"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9"/>
    <w:semiHidden/>
    <w:locked/>
    <w:rsid w:val="0083663D"/>
    <w:rPr>
      <w:rFonts w:ascii="Gill Sans MT" w:hAnsi="Gill Sans MT" w:cs="Times New Roman"/>
      <w:b/>
      <w:bCs/>
      <w:color w:val="0080FF"/>
      <w:sz w:val="26"/>
      <w:szCs w:val="26"/>
    </w:rPr>
  </w:style>
  <w:style w:type="character" w:customStyle="1" w:styleId="Heading3Char">
    <w:name w:val="Heading 3 Char"/>
    <w:link w:val="Heading3"/>
    <w:uiPriority w:val="99"/>
    <w:semiHidden/>
    <w:locked/>
    <w:rsid w:val="0083663D"/>
    <w:rPr>
      <w:rFonts w:ascii="Gill Sans MT" w:hAnsi="Gill Sans MT" w:cs="Times New Roman"/>
      <w:b/>
      <w:bCs/>
      <w:color w:val="0080FF"/>
    </w:rPr>
  </w:style>
  <w:style w:type="character" w:customStyle="1" w:styleId="Heading4Char">
    <w:name w:val="Heading 4 Char"/>
    <w:link w:val="Heading4"/>
    <w:uiPriority w:val="99"/>
    <w:semiHidden/>
    <w:locked/>
    <w:rsid w:val="0083663D"/>
    <w:rPr>
      <w:rFonts w:ascii="Gill Sans MT" w:hAnsi="Gill Sans MT" w:cs="Times New Roman"/>
      <w:b/>
      <w:bCs/>
      <w:i/>
      <w:iCs/>
      <w:color w:val="0080FF"/>
    </w:rPr>
  </w:style>
  <w:style w:type="character" w:customStyle="1" w:styleId="Heading5Char">
    <w:name w:val="Heading 5 Char"/>
    <w:link w:val="Heading5"/>
    <w:uiPriority w:val="99"/>
    <w:semiHidden/>
    <w:locked/>
    <w:rsid w:val="0083663D"/>
    <w:rPr>
      <w:rFonts w:ascii="Gill Sans MT" w:hAnsi="Gill Sans MT" w:cs="Times New Roman"/>
      <w:color w:val="003F7F"/>
    </w:rPr>
  </w:style>
  <w:style w:type="character" w:customStyle="1" w:styleId="Heading6Char">
    <w:name w:val="Heading 6 Char"/>
    <w:link w:val="Heading6"/>
    <w:uiPriority w:val="99"/>
    <w:semiHidden/>
    <w:locked/>
    <w:rsid w:val="0083663D"/>
    <w:rPr>
      <w:rFonts w:ascii="Gill Sans MT" w:hAnsi="Gill Sans MT" w:cs="Times New Roman"/>
      <w:i/>
      <w:iCs/>
      <w:color w:val="003F7F"/>
    </w:rPr>
  </w:style>
  <w:style w:type="character" w:customStyle="1" w:styleId="Heading7Char">
    <w:name w:val="Heading 7 Char"/>
    <w:link w:val="Heading7"/>
    <w:uiPriority w:val="99"/>
    <w:semiHidden/>
    <w:locked/>
    <w:rsid w:val="0083663D"/>
    <w:rPr>
      <w:rFonts w:ascii="Gill Sans MT" w:hAnsi="Gill Sans MT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9"/>
    <w:semiHidden/>
    <w:locked/>
    <w:rsid w:val="0083663D"/>
    <w:rPr>
      <w:rFonts w:ascii="Gill Sans MT" w:hAnsi="Gill Sans MT" w:cs="Times New Roman"/>
      <w:color w:val="0080FF"/>
      <w:sz w:val="20"/>
      <w:szCs w:val="20"/>
    </w:rPr>
  </w:style>
  <w:style w:type="character" w:customStyle="1" w:styleId="Heading9Char">
    <w:name w:val="Heading 9 Char"/>
    <w:link w:val="Heading9"/>
    <w:uiPriority w:val="99"/>
    <w:semiHidden/>
    <w:locked/>
    <w:rsid w:val="0083663D"/>
    <w:rPr>
      <w:rFonts w:ascii="Gill Sans MT" w:hAnsi="Gill Sans MT" w:cs="Times New Roman"/>
      <w:i/>
      <w:iCs/>
      <w:color w:val="404040"/>
      <w:sz w:val="20"/>
      <w:szCs w:val="20"/>
    </w:rPr>
  </w:style>
  <w:style w:type="paragraph" w:styleId="ListParagraph">
    <w:name w:val="List Paragraph"/>
    <w:basedOn w:val="Normal"/>
    <w:uiPriority w:val="99"/>
    <w:qFormat/>
    <w:rsid w:val="008366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0125B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0125B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125B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0125BB"/>
    <w:rPr>
      <w:rFonts w:cs="Times New Roman"/>
    </w:rPr>
  </w:style>
  <w:style w:type="character" w:styleId="PageNumber">
    <w:name w:val="page number"/>
    <w:uiPriority w:val="99"/>
    <w:semiHidden/>
    <w:rsid w:val="00746AAC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83663D"/>
    <w:rPr>
      <w:b/>
      <w:bCs/>
      <w:color w:val="0080FF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83663D"/>
    <w:pPr>
      <w:pBdr>
        <w:bottom w:val="single" w:sz="8" w:space="4" w:color="0080FF"/>
      </w:pBdr>
      <w:spacing w:after="300"/>
      <w:contextualSpacing/>
    </w:pPr>
    <w:rPr>
      <w:rFonts w:ascii="Gill Sans MT" w:hAnsi="Gill Sans MT"/>
      <w:color w:val="000000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99"/>
    <w:locked/>
    <w:rsid w:val="0083663D"/>
    <w:rPr>
      <w:rFonts w:ascii="Gill Sans MT" w:hAnsi="Gill Sans MT" w:cs="Times New Roman"/>
      <w:color w:val="000000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83663D"/>
    <w:pPr>
      <w:numPr>
        <w:ilvl w:val="1"/>
      </w:numPr>
    </w:pPr>
    <w:rPr>
      <w:rFonts w:ascii="Gill Sans MT" w:hAnsi="Gill Sans MT"/>
      <w:i/>
      <w:iCs/>
      <w:color w:val="0080FF"/>
      <w:spacing w:val="15"/>
      <w:sz w:val="24"/>
      <w:szCs w:val="24"/>
    </w:rPr>
  </w:style>
  <w:style w:type="character" w:customStyle="1" w:styleId="SubtitleChar">
    <w:name w:val="Subtitle Char"/>
    <w:link w:val="Subtitle"/>
    <w:uiPriority w:val="99"/>
    <w:locked/>
    <w:rsid w:val="0083663D"/>
    <w:rPr>
      <w:rFonts w:ascii="Gill Sans MT" w:hAnsi="Gill Sans MT" w:cs="Times New Roman"/>
      <w:i/>
      <w:iCs/>
      <w:color w:val="0080FF"/>
      <w:spacing w:val="15"/>
      <w:sz w:val="24"/>
      <w:szCs w:val="24"/>
    </w:rPr>
  </w:style>
  <w:style w:type="character" w:styleId="Strong">
    <w:name w:val="Strong"/>
    <w:uiPriority w:val="99"/>
    <w:qFormat/>
    <w:rsid w:val="0083663D"/>
    <w:rPr>
      <w:rFonts w:cs="Times New Roman"/>
      <w:b/>
      <w:bCs/>
    </w:rPr>
  </w:style>
  <w:style w:type="character" w:styleId="Emphasis">
    <w:name w:val="Emphasis"/>
    <w:uiPriority w:val="99"/>
    <w:qFormat/>
    <w:rsid w:val="0083663D"/>
    <w:rPr>
      <w:rFonts w:cs="Times New Roman"/>
      <w:i/>
      <w:iCs/>
    </w:rPr>
  </w:style>
  <w:style w:type="paragraph" w:styleId="NoSpacing">
    <w:name w:val="No Spacing"/>
    <w:link w:val="NoSpacingChar"/>
    <w:uiPriority w:val="99"/>
    <w:qFormat/>
    <w:rsid w:val="0083663D"/>
    <w:rPr>
      <w:sz w:val="22"/>
      <w:szCs w:val="22"/>
    </w:rPr>
  </w:style>
  <w:style w:type="character" w:customStyle="1" w:styleId="NoSpacingChar">
    <w:name w:val="No Spacing Char"/>
    <w:link w:val="NoSpacing"/>
    <w:uiPriority w:val="99"/>
    <w:locked/>
    <w:rsid w:val="0083663D"/>
    <w:rPr>
      <w:rFonts w:cs="Times New Roman"/>
      <w:sz w:val="22"/>
      <w:szCs w:val="22"/>
      <w:lang w:val="en-US" w:eastAsia="en-US" w:bidi="ar-SA"/>
    </w:rPr>
  </w:style>
  <w:style w:type="paragraph" w:styleId="Quote">
    <w:name w:val="Quote"/>
    <w:basedOn w:val="Normal"/>
    <w:next w:val="Normal"/>
    <w:link w:val="QuoteChar"/>
    <w:uiPriority w:val="99"/>
    <w:qFormat/>
    <w:rsid w:val="0083663D"/>
    <w:rPr>
      <w:i/>
      <w:iCs/>
      <w:color w:val="000000"/>
    </w:rPr>
  </w:style>
  <w:style w:type="character" w:customStyle="1" w:styleId="QuoteChar">
    <w:name w:val="Quote Char"/>
    <w:link w:val="Quote"/>
    <w:uiPriority w:val="99"/>
    <w:locked/>
    <w:rsid w:val="0083663D"/>
    <w:rPr>
      <w:rFonts w:cs="Times New Roman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83663D"/>
    <w:pPr>
      <w:pBdr>
        <w:bottom w:val="single" w:sz="4" w:space="4" w:color="0080FF"/>
      </w:pBdr>
      <w:spacing w:before="200" w:after="280"/>
      <w:ind w:left="936" w:right="936"/>
    </w:pPr>
    <w:rPr>
      <w:b/>
      <w:bCs/>
      <w:i/>
      <w:iCs/>
      <w:color w:val="0080FF"/>
    </w:rPr>
  </w:style>
  <w:style w:type="character" w:customStyle="1" w:styleId="IntenseQuoteChar">
    <w:name w:val="Intense Quote Char"/>
    <w:link w:val="IntenseQuote"/>
    <w:uiPriority w:val="99"/>
    <w:locked/>
    <w:rsid w:val="0083663D"/>
    <w:rPr>
      <w:rFonts w:cs="Times New Roman"/>
      <w:b/>
      <w:bCs/>
      <w:i/>
      <w:iCs/>
      <w:color w:val="0080FF"/>
    </w:rPr>
  </w:style>
  <w:style w:type="character" w:styleId="SubtleEmphasis">
    <w:name w:val="Subtle Emphasis"/>
    <w:uiPriority w:val="99"/>
    <w:qFormat/>
    <w:rsid w:val="0083663D"/>
    <w:rPr>
      <w:rFonts w:cs="Times New Roman"/>
      <w:i/>
      <w:iCs/>
      <w:color w:val="808080"/>
    </w:rPr>
  </w:style>
  <w:style w:type="character" w:styleId="IntenseEmphasis">
    <w:name w:val="Intense Emphasis"/>
    <w:uiPriority w:val="99"/>
    <w:qFormat/>
    <w:rsid w:val="0083663D"/>
    <w:rPr>
      <w:rFonts w:cs="Times New Roman"/>
      <w:b/>
      <w:bCs/>
      <w:i/>
      <w:iCs/>
      <w:color w:val="0080FF"/>
    </w:rPr>
  </w:style>
  <w:style w:type="character" w:styleId="SubtleReference">
    <w:name w:val="Subtle Reference"/>
    <w:uiPriority w:val="99"/>
    <w:qFormat/>
    <w:rsid w:val="0083663D"/>
    <w:rPr>
      <w:rFonts w:cs="Times New Roman"/>
      <w:smallCaps/>
      <w:color w:val="65498E"/>
      <w:u w:val="single"/>
    </w:rPr>
  </w:style>
  <w:style w:type="character" w:styleId="IntenseReference">
    <w:name w:val="Intense Reference"/>
    <w:uiPriority w:val="99"/>
    <w:qFormat/>
    <w:rsid w:val="0083663D"/>
    <w:rPr>
      <w:rFonts w:cs="Times New Roman"/>
      <w:b/>
      <w:bCs/>
      <w:smallCaps/>
      <w:color w:val="65498E"/>
      <w:spacing w:val="5"/>
      <w:u w:val="single"/>
    </w:rPr>
  </w:style>
  <w:style w:type="character" w:styleId="BookTitle">
    <w:name w:val="Book Title"/>
    <w:uiPriority w:val="99"/>
    <w:qFormat/>
    <w:rsid w:val="0083663D"/>
    <w:rPr>
      <w:rFonts w:cs="Times New Roman"/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83663D"/>
    <w:pPr>
      <w:outlineLvl w:val="9"/>
    </w:pPr>
  </w:style>
  <w:style w:type="paragraph" w:customStyle="1" w:styleId="PersonalName">
    <w:name w:val="Personal Name"/>
    <w:basedOn w:val="Title"/>
    <w:uiPriority w:val="99"/>
    <w:rsid w:val="007337FF"/>
    <w:rPr>
      <w:b/>
      <w:caps/>
      <w:sz w:val="28"/>
      <w:szCs w:val="28"/>
    </w:rPr>
  </w:style>
  <w:style w:type="paragraph" w:customStyle="1" w:styleId="Style1">
    <w:name w:val="Style1"/>
    <w:basedOn w:val="Title"/>
    <w:uiPriority w:val="99"/>
    <w:rsid w:val="00BA1D58"/>
    <w:rPr>
      <w:rFonts w:ascii="Calibri" w:hAnsi="Calibri"/>
      <w:b/>
      <w:sz w:val="28"/>
      <w:szCs w:val="28"/>
    </w:rPr>
  </w:style>
  <w:style w:type="paragraph" w:customStyle="1" w:styleId="Style2">
    <w:name w:val="Style2"/>
    <w:basedOn w:val="Title"/>
    <w:uiPriority w:val="99"/>
    <w:rsid w:val="008A1F57"/>
    <w:rPr>
      <w:rFonts w:ascii="Calibri" w:hAnsi="Calibri"/>
      <w:b/>
      <w:sz w:val="28"/>
      <w:szCs w:val="28"/>
    </w:rPr>
  </w:style>
  <w:style w:type="paragraph" w:styleId="ListNumber">
    <w:name w:val="List Number"/>
    <w:basedOn w:val="Normal"/>
    <w:uiPriority w:val="99"/>
    <w:rsid w:val="008E2E3F"/>
    <w:pPr>
      <w:numPr>
        <w:numId w:val="17"/>
      </w:numPr>
      <w:spacing w:after="160" w:line="259" w:lineRule="auto"/>
      <w:ind w:left="1440" w:right="720"/>
    </w:pPr>
    <w:rPr>
      <w:rFonts w:ascii="Arial" w:hAnsi="Arial"/>
      <w:color w:val="404040"/>
    </w:rPr>
  </w:style>
  <w:style w:type="table" w:styleId="ColorfulList-Accent1">
    <w:name w:val="Colorful List Accent 1"/>
    <w:basedOn w:val="TableNormal"/>
    <w:uiPriority w:val="99"/>
    <w:rPr>
      <w:rFonts w:ascii="Calibri" w:hAnsi="Calibri"/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\constanthine\Documents\1.%20HIL%20WORK\WORKSHOPS\Coaching%20for%20Conscious%20Change%20\Coaching%20for%20Conscious%20Change%20(C4CC)-%203%20Day%20Seminar\C4CC%20Handouts\C4CC%20Handou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Users\constanthine\Documents\1. HIL WORK\WORKSHOPS\Coaching for Conscious Change \Coaching for Conscious Change (C4CC)- 3 Day Seminar\C4CC Handouts\C4CC Handout Template.dotx</Template>
  <TotalTime>8</TotalTime>
  <Pages>2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Adult “WHAT WORKS” Profile</vt:lpstr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Adult “WHAT WORKS” Profile</dc:title>
  <dc:subject/>
  <dc:creator>Constant Hine</dc:creator>
  <cp:keywords/>
  <dc:description/>
  <cp:lastModifiedBy>Think Small</cp:lastModifiedBy>
  <cp:revision>5</cp:revision>
  <cp:lastPrinted>2018-02-13T20:54:00Z</cp:lastPrinted>
  <dcterms:created xsi:type="dcterms:W3CDTF">2018-09-24T22:27:00Z</dcterms:created>
  <dcterms:modified xsi:type="dcterms:W3CDTF">2019-11-20T14:51:00Z</dcterms:modified>
</cp:coreProperties>
</file>